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717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SWETMAN</w:t>
      </w:r>
      <w:r>
        <w:rPr>
          <w:rFonts w:ascii="Times New Roman" w:hAnsi="Times New Roman" w:cs="Times New Roman"/>
          <w:sz w:val="24"/>
          <w:szCs w:val="24"/>
        </w:rPr>
        <w:t xml:space="preserve">      (b.ca.1373)</w:t>
      </w:r>
    </w:p>
    <w:p w:rsidR="008717FF" w:rsidRDefault="008717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17FF" w:rsidRDefault="008717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17FF" w:rsidRDefault="008717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Nov.1417</w:t>
      </w:r>
      <w:r>
        <w:rPr>
          <w:rFonts w:ascii="Times New Roman" w:hAnsi="Times New Roman" w:cs="Times New Roman"/>
          <w:sz w:val="24"/>
          <w:szCs w:val="24"/>
        </w:rPr>
        <w:tab/>
        <w:t>He paid homage to the Abbot of St.Albans at Watford for the holding which</w:t>
      </w:r>
    </w:p>
    <w:p w:rsidR="008717FF" w:rsidRDefault="008717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had there, and had a letter of homage made.</w:t>
      </w:r>
    </w:p>
    <w:p w:rsidR="008717FF" w:rsidRDefault="008717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24-126)</w:t>
      </w:r>
    </w:p>
    <w:p w:rsidR="008717FF" w:rsidRDefault="008717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held in Watford to prove the age of Margery</w:t>
      </w:r>
    </w:p>
    <w:p w:rsidR="008717FF" w:rsidRDefault="008717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Holes(q.v.). He was able to verify the date from the above letter.  (ibid.)</w:t>
      </w:r>
    </w:p>
    <w:p w:rsidR="008717FF" w:rsidRDefault="008717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17FF" w:rsidRDefault="008717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17FF" w:rsidRPr="008717FF" w:rsidRDefault="008717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  <w:bookmarkStart w:id="0" w:name="_GoBack"/>
      <w:bookmarkEnd w:id="0"/>
    </w:p>
    <w:sectPr w:rsidR="008717FF" w:rsidRPr="008717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7FF" w:rsidRDefault="008717FF" w:rsidP="00E71FC3">
      <w:pPr>
        <w:spacing w:after="0" w:line="240" w:lineRule="auto"/>
      </w:pPr>
      <w:r>
        <w:separator/>
      </w:r>
    </w:p>
  </w:endnote>
  <w:endnote w:type="continuationSeparator" w:id="0">
    <w:p w:rsidR="008717FF" w:rsidRDefault="008717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7FF" w:rsidRDefault="008717FF" w:rsidP="00E71FC3">
      <w:pPr>
        <w:spacing w:after="0" w:line="240" w:lineRule="auto"/>
      </w:pPr>
      <w:r>
        <w:separator/>
      </w:r>
    </w:p>
  </w:footnote>
  <w:footnote w:type="continuationSeparator" w:id="0">
    <w:p w:rsidR="008717FF" w:rsidRDefault="008717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7FF"/>
    <w:rsid w:val="008717F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31864"/>
  <w15:chartTrackingRefBased/>
  <w15:docId w15:val="{D491AD42-898C-401C-BCCD-5570E9400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2016-03-23T15:26:00Z</dcterms:created>
  <dcterms:modified xsi:type="dcterms:W3CDTF">2016-03-23T15:31:00Z</dcterms:modified>
</cp:coreProperties>
</file>